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6B59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u w:val="single"/>
          <w:lang w:val="en-US" w:eastAsia="en-US"/>
        </w:rPr>
        <w:t>Denis BAYLE</w:t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</w:t>
      </w:r>
      <w:proofErr w:type="gram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(</w:t>
      </w:r>
      <w:proofErr w:type="gram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fl.1477)</w:t>
      </w:r>
    </w:p>
    <w:p w14:paraId="4D93DC98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C8293F4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872D539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9 Oct.1477</w:t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Roger Bateman, of Preston in </w:t>
      </w:r>
      <w:proofErr w:type="spell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Kendale</w:t>
      </w:r>
      <w:proofErr w:type="spell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(q.v.), as the administrator of </w:t>
      </w:r>
    </w:p>
    <w:p w14:paraId="686AE6E3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Roger </w:t>
      </w:r>
      <w:proofErr w:type="spell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Bek</w:t>
      </w:r>
      <w:proofErr w:type="spell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he was pardoned outlawry that he </w:t>
      </w:r>
      <w:proofErr w:type="gram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render</w:t>
      </w:r>
      <w:proofErr w:type="gram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£4 to him.</w:t>
      </w:r>
    </w:p>
    <w:p w14:paraId="682883FB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>(C.P.R. 1476-85 p.28)</w:t>
      </w:r>
    </w:p>
    <w:p w14:paraId="755C1523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8A3E190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2114945" w14:textId="77777777" w:rsidR="00990A24" w:rsidRPr="008174CE" w:rsidRDefault="00990A24" w:rsidP="00990A24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5 February 2021</w:t>
      </w:r>
    </w:p>
    <w:p w14:paraId="232C4C9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1F23" w14:textId="77777777" w:rsidR="00990A24" w:rsidRDefault="00990A24" w:rsidP="009139A6">
      <w:r>
        <w:separator/>
      </w:r>
    </w:p>
  </w:endnote>
  <w:endnote w:type="continuationSeparator" w:id="0">
    <w:p w14:paraId="0A147E31" w14:textId="77777777" w:rsidR="00990A24" w:rsidRDefault="00990A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88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AF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6FD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1E3B6" w14:textId="77777777" w:rsidR="00990A24" w:rsidRDefault="00990A24" w:rsidP="009139A6">
      <w:r>
        <w:separator/>
      </w:r>
    </w:p>
  </w:footnote>
  <w:footnote w:type="continuationSeparator" w:id="0">
    <w:p w14:paraId="756C1EA8" w14:textId="77777777" w:rsidR="00990A24" w:rsidRDefault="00990A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F50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C03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9E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A24"/>
    <w:rsid w:val="000666E0"/>
    <w:rsid w:val="002510B7"/>
    <w:rsid w:val="005C130B"/>
    <w:rsid w:val="00826F5C"/>
    <w:rsid w:val="009139A6"/>
    <w:rsid w:val="009448BB"/>
    <w:rsid w:val="00990A2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D6ADC"/>
  <w15:chartTrackingRefBased/>
  <w15:docId w15:val="{A1564301-66D1-4241-87E7-76301D8B8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A2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2021-11-05T10:31:00Z</dcterms:created>
  <dcterms:modified xsi:type="dcterms:W3CDTF">2021-11-05T10:31:00Z</dcterms:modified>
</cp:coreProperties>
</file>